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40A66" w14:textId="77777777" w:rsidR="00937278" w:rsidRDefault="00937278" w:rsidP="009372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TODYNGTON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fl.1469)</w:t>
      </w:r>
    </w:p>
    <w:p w14:paraId="43AFA221" w14:textId="77777777" w:rsidR="00937278" w:rsidRDefault="00937278" w:rsidP="009372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Abbot of the monastery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Lavendon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3EB92DF" w14:textId="77777777" w:rsidR="00937278" w:rsidRDefault="00937278" w:rsidP="00937278">
      <w:pPr>
        <w:rPr>
          <w:rFonts w:ascii="Times New Roman" w:hAnsi="Times New Roman" w:cs="Times New Roman"/>
          <w:sz w:val="24"/>
          <w:szCs w:val="24"/>
        </w:rPr>
      </w:pPr>
    </w:p>
    <w:p w14:paraId="3F6E4868" w14:textId="77777777" w:rsidR="00937278" w:rsidRDefault="00937278" w:rsidP="00937278">
      <w:pPr>
        <w:rPr>
          <w:rFonts w:ascii="Times New Roman" w:hAnsi="Times New Roman" w:cs="Times New Roman"/>
          <w:sz w:val="24"/>
          <w:szCs w:val="24"/>
        </w:rPr>
      </w:pPr>
    </w:p>
    <w:p w14:paraId="04DC9DFE" w14:textId="77777777" w:rsidR="00937278" w:rsidRDefault="00937278" w:rsidP="009372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Feb.1469</w:t>
      </w:r>
      <w:r>
        <w:rPr>
          <w:rFonts w:ascii="Times New Roman" w:hAnsi="Times New Roman" w:cs="Times New Roman"/>
          <w:sz w:val="24"/>
          <w:szCs w:val="24"/>
        </w:rPr>
        <w:tab/>
        <w:t>He was granted a general pardon.</w:t>
      </w:r>
    </w:p>
    <w:p w14:paraId="1EA5D571" w14:textId="77777777" w:rsidR="00937278" w:rsidRDefault="00937278" w:rsidP="009372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(“Pardon Rolls of Edward IV, 1468-71” ed. Hannes </w:t>
      </w:r>
      <w:proofErr w:type="spellStart"/>
      <w:r>
        <w:rPr>
          <w:rFonts w:ascii="Times New Roman" w:hAnsi="Times New Roman" w:cs="Times New Roman"/>
          <w:sz w:val="24"/>
          <w:szCs w:val="24"/>
        </w:rPr>
        <w:t>Kleineke</w:t>
      </w:r>
      <w:proofErr w:type="spellEnd"/>
      <w:r>
        <w:rPr>
          <w:rFonts w:ascii="Times New Roman" w:hAnsi="Times New Roman" w:cs="Times New Roman"/>
          <w:sz w:val="24"/>
          <w:szCs w:val="24"/>
        </w:rPr>
        <w:t>, published</w:t>
      </w:r>
    </w:p>
    <w:p w14:paraId="5AFA246B" w14:textId="77777777" w:rsidR="00937278" w:rsidRDefault="00937278" w:rsidP="009372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the List and Index Society, 2020, p.57)</w:t>
      </w:r>
    </w:p>
    <w:p w14:paraId="49540AF1" w14:textId="77777777" w:rsidR="00937278" w:rsidRDefault="00937278" w:rsidP="00937278">
      <w:pPr>
        <w:rPr>
          <w:rFonts w:ascii="Times New Roman" w:hAnsi="Times New Roman" w:cs="Times New Roman"/>
          <w:sz w:val="24"/>
          <w:szCs w:val="24"/>
        </w:rPr>
      </w:pPr>
    </w:p>
    <w:p w14:paraId="383492DF" w14:textId="77777777" w:rsidR="00937278" w:rsidRDefault="00937278" w:rsidP="00937278">
      <w:pPr>
        <w:rPr>
          <w:rFonts w:ascii="Times New Roman" w:hAnsi="Times New Roman" w:cs="Times New Roman"/>
          <w:sz w:val="24"/>
          <w:szCs w:val="24"/>
        </w:rPr>
      </w:pPr>
    </w:p>
    <w:p w14:paraId="53F34E40" w14:textId="77777777" w:rsidR="00937278" w:rsidRPr="00055D67" w:rsidRDefault="00937278" w:rsidP="009372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June 2022</w:t>
      </w:r>
    </w:p>
    <w:p w14:paraId="53A1DE1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EB677" w14:textId="77777777" w:rsidR="00937278" w:rsidRDefault="00937278" w:rsidP="009139A6">
      <w:r>
        <w:separator/>
      </w:r>
    </w:p>
  </w:endnote>
  <w:endnote w:type="continuationSeparator" w:id="0">
    <w:p w14:paraId="09D54B1C" w14:textId="77777777" w:rsidR="00937278" w:rsidRDefault="0093727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2643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BF4B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49BE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116E2" w14:textId="77777777" w:rsidR="00937278" w:rsidRDefault="00937278" w:rsidP="009139A6">
      <w:r>
        <w:separator/>
      </w:r>
    </w:p>
  </w:footnote>
  <w:footnote w:type="continuationSeparator" w:id="0">
    <w:p w14:paraId="2BB3EA2A" w14:textId="77777777" w:rsidR="00937278" w:rsidRDefault="0093727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F458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F45B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C24E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278"/>
    <w:rsid w:val="000666E0"/>
    <w:rsid w:val="002510B7"/>
    <w:rsid w:val="005C130B"/>
    <w:rsid w:val="00826F5C"/>
    <w:rsid w:val="009139A6"/>
    <w:rsid w:val="00937278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C66B0"/>
  <w15:chartTrackingRefBased/>
  <w15:docId w15:val="{AD17BEEF-CA95-469D-84F5-56EC6EACE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278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2022-06-27T17:29:00Z</dcterms:created>
  <dcterms:modified xsi:type="dcterms:W3CDTF">2022-06-27T17:30:00Z</dcterms:modified>
</cp:coreProperties>
</file>